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D9237F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D9237F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3C5DA2" w:rsidRDefault="003C5DA2" w:rsidP="001B26C4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องค์ประกอบที่ </w:t>
            </w:r>
            <w:r w:rsidR="001B26C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 ศักยภาพในการเป็นส่วนราชการที่มีความสำคัญเชิงยุทธศาสตร์เพื่อการพัฒนาประเทศ ตามแผนหรือ</w:t>
            </w:r>
            <w:r w:rsidR="00302A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นโยบาย</w:t>
            </w:r>
            <w:r w:rsidR="000014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ระดับชาติ นโยบายรัฐบาล (</w:t>
            </w:r>
            <w:r w:rsidR="000014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Potential base</w:t>
            </w:r>
            <w:r w:rsidR="000014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D9237F">
        <w:tc>
          <w:tcPr>
            <w:tcW w:w="9609" w:type="dxa"/>
          </w:tcPr>
          <w:p w:rsidR="00623AA6" w:rsidRPr="00F97243" w:rsidRDefault="00F97243" w:rsidP="000014E4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014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 </w:t>
            </w:r>
            <w:r w:rsidR="000014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="000014E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การจัดทำและดำเนินการตามแผนการขับเคลื่อนยุทธศาสตร์ชาติ</w:t>
            </w:r>
          </w:p>
        </w:tc>
      </w:tr>
      <w:tr w:rsidR="001F17ED" w:rsidRPr="001C0AB3" w:rsidTr="00756714">
        <w:tc>
          <w:tcPr>
            <w:tcW w:w="9609" w:type="dxa"/>
          </w:tcPr>
          <w:p w:rsidR="001F17ED" w:rsidRDefault="001F17ED" w:rsidP="00F9724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bookmarkStart w:id="0" w:name="_GoBack"/>
            <w:bookmarkEnd w:id="0"/>
          </w:p>
          <w:p w:rsidR="001F17ED" w:rsidRPr="00E631B2" w:rsidRDefault="001F17ED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BD41FF" w:rsidRPr="00F97243" w:rsidRDefault="004C3545" w:rsidP="00F97243">
            <w:pPr>
              <w:numPr>
                <w:ilvl w:val="0"/>
                <w:numId w:val="8"/>
              </w:numPr>
              <w:spacing w:after="200" w:line="40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</w:t>
            </w:r>
            <w:r w:rsidR="00B853D6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วัดการดำเนินงานของส่วนราชการเปรียบเทียบแผนการขับเคลื่อนยุทธศาสตร์ชาติ 20 ปีของปีงบประมาณ พ.ศ. 2560</w:t>
            </w:r>
          </w:p>
        </w:tc>
      </w:tr>
      <w:tr w:rsidR="00623AA6" w:rsidRPr="001C0AB3" w:rsidTr="00D9237F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C00637">
              <w:tc>
                <w:tcPr>
                  <w:tcW w:w="312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การประเมิน รอบที่ 1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เป้าหมายรวมทั้งปี</w:t>
                  </w:r>
                </w:p>
              </w:tc>
            </w:tr>
            <w:tr w:rsidR="00B853D6" w:rsidTr="00C00637">
              <w:tc>
                <w:tcPr>
                  <w:tcW w:w="3127" w:type="dxa"/>
                </w:tcPr>
                <w:p w:rsidR="00B853D6" w:rsidRPr="00536397" w:rsidRDefault="00B853D6" w:rsidP="00B853D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แผนการขับเคลื่อนยุทธศาสตร์ชาติ 20 ปีของปีงบประมาณ พ.ศ. 2560</w:t>
                  </w:r>
                </w:p>
              </w:tc>
              <w:tc>
                <w:tcPr>
                  <w:tcW w:w="3127" w:type="dxa"/>
                </w:tcPr>
                <w:p w:rsidR="00B853D6" w:rsidRPr="00536397" w:rsidRDefault="00B853D6" w:rsidP="00B853D6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ดำเนินการตามแผนฯ ถึงเดือน ก.ค. 60 ได้ครบถ้วน ร้อยละ 100</w:t>
                  </w:r>
                </w:p>
                <w:p w:rsidR="00B853D6" w:rsidRPr="00536397" w:rsidRDefault="00B853D6" w:rsidP="00B853D6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3128" w:type="dxa"/>
                </w:tcPr>
                <w:p w:rsidR="00B853D6" w:rsidRPr="00536397" w:rsidRDefault="00B853D6" w:rsidP="00B853D6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ดำเนินการตามแผนฯ ถึงเดือน ต.ค. 60 ได้ครบถ้วน ร้อยละ 100</w:t>
                  </w:r>
                </w:p>
                <w:p w:rsidR="00B853D6" w:rsidRPr="00536397" w:rsidRDefault="00B853D6" w:rsidP="00B853D6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</w:rPr>
              <w:t xml:space="preserve">  </w:t>
            </w: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</w:tcPr>
          <w:p w:rsidR="007A0FEE" w:rsidRPr="001C0AB3" w:rsidRDefault="00623AA6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tbl>
            <w:tblPr>
              <w:tblW w:w="8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3870"/>
            </w:tblGrid>
            <w:tr w:rsidR="00C00637" w:rsidRPr="001C0AB3" w:rsidTr="00C00637">
              <w:trPr>
                <w:cantSplit/>
                <w:trHeight w:val="411"/>
              </w:trPr>
              <w:tc>
                <w:tcPr>
                  <w:tcW w:w="4927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870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B853D6" w:rsidRPr="001C0AB3" w:rsidTr="00C00637">
              <w:trPr>
                <w:cantSplit/>
                <w:trHeight w:val="423"/>
              </w:trPr>
              <w:tc>
                <w:tcPr>
                  <w:tcW w:w="4927" w:type="dxa"/>
                </w:tcPr>
                <w:p w:rsidR="00B853D6" w:rsidRPr="00536397" w:rsidRDefault="00B853D6" w:rsidP="00B853D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แผนการขับเคลื่อนยุทธศาสตร์ชาติ 20 ปีของปีงบประมาณ พ.ศ. 2560</w:t>
                  </w:r>
                </w:p>
              </w:tc>
              <w:tc>
                <w:tcPr>
                  <w:tcW w:w="3870" w:type="dxa"/>
                </w:tcPr>
                <w:p w:rsidR="00B853D6" w:rsidRPr="00536397" w:rsidRDefault="00B853D6" w:rsidP="00B853D6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ดำเนินการตามแผนฯ ถึงเดือน ก.ค. 60 ได้ครบถ้วน ร้อยละ 100</w:t>
                  </w:r>
                </w:p>
                <w:p w:rsidR="00B853D6" w:rsidRPr="00536397" w:rsidRDefault="00B853D6" w:rsidP="00B853D6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B853D6" w:rsidRPr="00B853D6" w:rsidRDefault="00B853D6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แผนการขับเคลื่อนยุทธศาสตร์ชาติ 20 ปีของปีงบประมาณ พ.ศ. 2560</w:t>
            </w:r>
          </w:p>
          <w:p w:rsidR="00C00637" w:rsidRPr="00C00637" w:rsidRDefault="00C00637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เอกสารการดำเนินงานตามแผนที่กำหนด</w:t>
            </w:r>
            <w:r w:rsidR="004444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ประกอบด้วย...................</w:t>
            </w:r>
          </w:p>
          <w:p w:rsidR="00890311" w:rsidRDefault="00C00637" w:rsidP="00890311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</w:t>
            </w:r>
          </w:p>
          <w:p w:rsidR="00C00637" w:rsidRPr="00C00637" w:rsidRDefault="00C00637" w:rsidP="00890311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127" w:rsidRDefault="00463127" w:rsidP="00D011BA">
      <w:r>
        <w:separator/>
      </w:r>
    </w:p>
  </w:endnote>
  <w:endnote w:type="continuationSeparator" w:id="0">
    <w:p w:rsidR="00463127" w:rsidRDefault="00463127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127" w:rsidRDefault="00463127" w:rsidP="00D011BA">
      <w:r>
        <w:separator/>
      </w:r>
    </w:p>
  </w:footnote>
  <w:footnote w:type="continuationSeparator" w:id="0">
    <w:p w:rsidR="00463127" w:rsidRDefault="00463127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14E4"/>
    <w:rsid w:val="00002682"/>
    <w:rsid w:val="00003A0D"/>
    <w:rsid w:val="0000605C"/>
    <w:rsid w:val="00010427"/>
    <w:rsid w:val="00012DB8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26C4"/>
    <w:rsid w:val="001B58BE"/>
    <w:rsid w:val="001B6D83"/>
    <w:rsid w:val="001C0872"/>
    <w:rsid w:val="001C0AB3"/>
    <w:rsid w:val="001C5841"/>
    <w:rsid w:val="001C7269"/>
    <w:rsid w:val="001C7749"/>
    <w:rsid w:val="001D70F5"/>
    <w:rsid w:val="001F17ED"/>
    <w:rsid w:val="001F5D0D"/>
    <w:rsid w:val="002055D0"/>
    <w:rsid w:val="00207FB6"/>
    <w:rsid w:val="0021030A"/>
    <w:rsid w:val="00212048"/>
    <w:rsid w:val="002233E5"/>
    <w:rsid w:val="002238FA"/>
    <w:rsid w:val="00225DE8"/>
    <w:rsid w:val="002279A1"/>
    <w:rsid w:val="0023620A"/>
    <w:rsid w:val="00241B21"/>
    <w:rsid w:val="00256423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2A1D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42E"/>
    <w:rsid w:val="00444CB5"/>
    <w:rsid w:val="0045198D"/>
    <w:rsid w:val="004551F5"/>
    <w:rsid w:val="00456191"/>
    <w:rsid w:val="00457CFA"/>
    <w:rsid w:val="00463127"/>
    <w:rsid w:val="00464AAB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3545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1DE9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3952"/>
    <w:rsid w:val="00890311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9E3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3D6"/>
    <w:rsid w:val="00B85ED6"/>
    <w:rsid w:val="00B874F9"/>
    <w:rsid w:val="00B925CD"/>
    <w:rsid w:val="00B94AE3"/>
    <w:rsid w:val="00BA10AD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984"/>
    <w:rsid w:val="00CB18C9"/>
    <w:rsid w:val="00CB381E"/>
    <w:rsid w:val="00CB79DC"/>
    <w:rsid w:val="00CC3E08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09"/>
    <w:rsid w:val="00E55043"/>
    <w:rsid w:val="00E60C27"/>
    <w:rsid w:val="00E60EFC"/>
    <w:rsid w:val="00E60F12"/>
    <w:rsid w:val="00E621D7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0D435-A422-410B-874A-78FE4C63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43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12</cp:revision>
  <cp:lastPrinted>2017-08-03T01:53:00Z</cp:lastPrinted>
  <dcterms:created xsi:type="dcterms:W3CDTF">2017-08-02T09:39:00Z</dcterms:created>
  <dcterms:modified xsi:type="dcterms:W3CDTF">2017-08-03T06:23:00Z</dcterms:modified>
</cp:coreProperties>
</file>